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1876F" w14:textId="77777777" w:rsidR="0084752E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d.1433)</w:t>
      </w:r>
    </w:p>
    <w:p w14:paraId="2BD575B5" w14:textId="77777777" w:rsidR="0084752E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37116610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31854E54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621AB02D" w14:textId="77777777" w:rsidR="0084752E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Christian(q.v.).</w:t>
      </w:r>
    </w:p>
    <w:p w14:paraId="34E58903" w14:textId="77777777" w:rsidR="0084752E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64C609AF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1C6E775C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54E5D6C4" w14:textId="77777777" w:rsidR="0084752E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Jan.1433</w:t>
      </w:r>
      <w:r>
        <w:rPr>
          <w:rFonts w:cs="Times New Roman"/>
          <w:szCs w:val="24"/>
        </w:rPr>
        <w:tab/>
        <w:t>He made his Will.   (ibid.)</w:t>
      </w:r>
    </w:p>
    <w:p w14:paraId="106D0EF3" w14:textId="77777777" w:rsidR="0084752E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Mar.</w:t>
      </w:r>
      <w:r>
        <w:rPr>
          <w:rFonts w:cs="Times New Roman"/>
          <w:szCs w:val="24"/>
        </w:rPr>
        <w:tab/>
        <w:t>Probate of his Will.   (ibid.)</w:t>
      </w:r>
    </w:p>
    <w:p w14:paraId="42E3296A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1FB896A2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07779780" w14:textId="77777777" w:rsidR="0084752E" w:rsidRPr="004E2C83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Christian and John Cony(q.v.).    (ibid.) </w:t>
      </w:r>
    </w:p>
    <w:p w14:paraId="11FBCA64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03901D59" w14:textId="77777777" w:rsidR="0084752E" w:rsidRDefault="0084752E" w:rsidP="0084752E">
      <w:pPr>
        <w:pStyle w:val="NoSpacing"/>
        <w:rPr>
          <w:rFonts w:cs="Times New Roman"/>
          <w:szCs w:val="24"/>
        </w:rPr>
      </w:pPr>
    </w:p>
    <w:p w14:paraId="4AC28997" w14:textId="77777777" w:rsidR="0084752E" w:rsidRDefault="0084752E" w:rsidP="00847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January 2023</w:t>
      </w:r>
    </w:p>
    <w:p w14:paraId="478B71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C2340" w14:textId="77777777" w:rsidR="0084752E" w:rsidRDefault="0084752E" w:rsidP="009139A6">
      <w:r>
        <w:separator/>
      </w:r>
    </w:p>
  </w:endnote>
  <w:endnote w:type="continuationSeparator" w:id="0">
    <w:p w14:paraId="65F1519A" w14:textId="77777777" w:rsidR="0084752E" w:rsidRDefault="008475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532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09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AB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48282" w14:textId="77777777" w:rsidR="0084752E" w:rsidRDefault="0084752E" w:rsidP="009139A6">
      <w:r>
        <w:separator/>
      </w:r>
    </w:p>
  </w:footnote>
  <w:footnote w:type="continuationSeparator" w:id="0">
    <w:p w14:paraId="6255EF7B" w14:textId="77777777" w:rsidR="0084752E" w:rsidRDefault="008475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96E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1A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127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2E"/>
    <w:rsid w:val="000666E0"/>
    <w:rsid w:val="002510B7"/>
    <w:rsid w:val="005C130B"/>
    <w:rsid w:val="00826F5C"/>
    <w:rsid w:val="0084752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905C5"/>
  <w15:chartTrackingRefBased/>
  <w15:docId w15:val="{E5580E6C-BB69-46B3-AB95-5993E0CF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2023-01-19T21:16:00Z</dcterms:created>
  <dcterms:modified xsi:type="dcterms:W3CDTF">2023-01-19T21:17:00Z</dcterms:modified>
</cp:coreProperties>
</file>